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287" w:rsidRPr="00A2348B" w:rsidRDefault="00786B69" w:rsidP="00427287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A2348B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r w:rsidR="00844217" w:rsidRPr="00A2348B">
        <w:rPr>
          <w:rFonts w:asciiTheme="minorHAnsi" w:hAnsiTheme="minorHAnsi" w:cs="Arial"/>
          <w:b/>
          <w:bCs/>
          <w:i/>
          <w:sz w:val="20"/>
          <w:szCs w:val="20"/>
        </w:rPr>
        <w:t>2a</w:t>
      </w:r>
      <w:r w:rsidR="0097090F" w:rsidRPr="00A2348B">
        <w:rPr>
          <w:rFonts w:asciiTheme="minorHAnsi" w:hAnsiTheme="minorHAnsi" w:cs="Arial"/>
          <w:b/>
          <w:bCs/>
          <w:i/>
          <w:sz w:val="20"/>
          <w:szCs w:val="20"/>
        </w:rPr>
        <w:t xml:space="preserve"> </w:t>
      </w:r>
      <w:r w:rsidR="00427287" w:rsidRPr="00A2348B">
        <w:rPr>
          <w:rFonts w:asciiTheme="minorHAnsi" w:hAnsiTheme="minorHAnsi" w:cs="Arial"/>
          <w:b/>
          <w:bCs/>
          <w:i/>
          <w:sz w:val="20"/>
          <w:szCs w:val="20"/>
        </w:rPr>
        <w:t xml:space="preserve"> (da produrre</w:t>
      </w:r>
      <w:r w:rsidR="0097090F" w:rsidRPr="00A2348B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 xml:space="preserve"> solo se l’importo delle agevolazioni richieste</w:t>
      </w:r>
      <w:r w:rsidR="00427287" w:rsidRPr="00A2348B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 xml:space="preserve"> è ≥ € 150.000,00)</w:t>
      </w:r>
    </w:p>
    <w:p w:rsidR="00FF3F2E" w:rsidRPr="00A2348B" w:rsidRDefault="00FF3F2E" w:rsidP="00FF3F2E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A2348B">
        <w:rPr>
          <w:rFonts w:asciiTheme="minorHAnsi" w:hAnsiTheme="minorHAnsi" w:cs="Arial"/>
          <w:b/>
          <w:bCs/>
          <w:i/>
          <w:sz w:val="20"/>
          <w:szCs w:val="20"/>
        </w:rPr>
        <w:t>Da sottoscrivere da parte del legale rappresentante della società beneficiaria</w:t>
      </w:r>
    </w:p>
    <w:p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A2348B">
        <w:rPr>
          <w:rFonts w:asciiTheme="minorHAnsi" w:hAnsiTheme="minorHAnsi"/>
          <w:b/>
          <w:sz w:val="18"/>
          <w:szCs w:val="18"/>
        </w:rPr>
        <w:t>DICHIARAZIONE SOSTITUTIVA DI CERTIFICAZIONE</w:t>
      </w:r>
    </w:p>
    <w:p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A2348B">
        <w:rPr>
          <w:rFonts w:asciiTheme="minorHAnsi" w:hAnsiTheme="minorHAnsi"/>
          <w:b/>
          <w:sz w:val="18"/>
          <w:szCs w:val="18"/>
        </w:rPr>
        <w:t>(art. 46</w:t>
      </w:r>
      <w:r w:rsidR="00863288" w:rsidRPr="00A2348B">
        <w:rPr>
          <w:rFonts w:asciiTheme="minorHAnsi" w:hAnsiTheme="minorHAnsi"/>
          <w:b/>
          <w:sz w:val="18"/>
          <w:szCs w:val="18"/>
        </w:rPr>
        <w:t xml:space="preserve"> e 47</w:t>
      </w:r>
      <w:r w:rsidRPr="00A2348B">
        <w:rPr>
          <w:rFonts w:asciiTheme="minorHAnsi" w:hAnsiTheme="minorHAnsi"/>
          <w:b/>
          <w:sz w:val="18"/>
          <w:szCs w:val="18"/>
        </w:rPr>
        <w:t xml:space="preserve"> DPR 28/12/2000 n. 445)</w:t>
      </w:r>
    </w:p>
    <w:p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consapevole delle responsabilità penali previste per le ipotesi di falsità in atti e dichiarazioni mendaci così come stabilito negli artt. 75 e 76 del DPR 28/12/2000 n. 445 </w:t>
      </w: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A2348B">
        <w:rPr>
          <w:rFonts w:asciiTheme="minorHAnsi" w:hAnsiTheme="minorHAnsi"/>
          <w:b/>
          <w:sz w:val="18"/>
          <w:szCs w:val="18"/>
        </w:rPr>
        <w:t>DICHIARA</w:t>
      </w: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con scadenza in data ________________; capitale sociale ____________________i.v./versato per _______________, sede legale in _______________(___)  Via ___________________________________________________ n. _____ cap. ___________;</w:t>
      </w: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A2348B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A2348B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l’organo di vigilanza della società (ove previsto ai sensi dell’art.6 co. 1 lett. b del D.lgs.231/2001)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A2348B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A2348B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A2348B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A2348B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/>
                <w:b/>
                <w:sz w:val="18"/>
                <w:szCs w:val="18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C.F. e P.I. </w:t>
            </w: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4F2C3C" w:rsidRPr="00A2348B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A2348B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A2348B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ind w:left="357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che i Procuratori Speciali sono: </w:t>
      </w:r>
    </w:p>
    <w:p w:rsidR="004F2C3C" w:rsidRPr="00A2348B" w:rsidRDefault="004F2C3C" w:rsidP="004F2C3C">
      <w:pPr>
        <w:ind w:left="351"/>
        <w:jc w:val="both"/>
        <w:rPr>
          <w:rFonts w:asciiTheme="minorHAnsi" w:hAnsiTheme="minorHAnsi"/>
          <w:sz w:val="18"/>
          <w:szCs w:val="18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A2348B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A2348B" w:rsidTr="007F30A9">
        <w:tc>
          <w:tcPr>
            <w:tcW w:w="9720" w:type="dxa"/>
            <w:shd w:val="clear" w:color="auto" w:fill="auto"/>
          </w:tcPr>
          <w:p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:rsidTr="007F30A9">
        <w:tc>
          <w:tcPr>
            <w:tcW w:w="9720" w:type="dxa"/>
            <w:shd w:val="clear" w:color="auto" w:fill="auto"/>
          </w:tcPr>
          <w:p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:rsidTr="007F30A9">
        <w:tc>
          <w:tcPr>
            <w:tcW w:w="9720" w:type="dxa"/>
            <w:shd w:val="clear" w:color="auto" w:fill="auto"/>
          </w:tcPr>
          <w:p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:rsidTr="007F30A9">
        <w:tc>
          <w:tcPr>
            <w:tcW w:w="9720" w:type="dxa"/>
            <w:shd w:val="clear" w:color="auto" w:fill="auto"/>
          </w:tcPr>
          <w:p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A2348B" w:rsidTr="007F30A9">
        <w:tc>
          <w:tcPr>
            <w:tcW w:w="9720" w:type="dxa"/>
            <w:shd w:val="clear" w:color="auto" w:fill="auto"/>
          </w:tcPr>
          <w:p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:rsidTr="007F30A9">
        <w:tc>
          <w:tcPr>
            <w:tcW w:w="9720" w:type="dxa"/>
            <w:shd w:val="clear" w:color="auto" w:fill="auto"/>
          </w:tcPr>
          <w:p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:rsidR="00863288" w:rsidRPr="00A2348B" w:rsidRDefault="00863288" w:rsidP="00863288">
      <w:pPr>
        <w:tabs>
          <w:tab w:val="left" w:pos="4160"/>
          <w:tab w:val="left" w:pos="4678"/>
        </w:tabs>
        <w:autoSpaceDE w:val="0"/>
        <w:autoSpaceDN w:val="0"/>
        <w:adjustRightInd w:val="0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Data _________________           </w:t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  <w:t xml:space="preserve">   </w:t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  <w:t xml:space="preserve">   Legale Rappresentante</w:t>
      </w:r>
    </w:p>
    <w:p w:rsidR="00863288" w:rsidRPr="00A2348B" w:rsidRDefault="00863288" w:rsidP="00863288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Theme="minorHAnsi" w:hAnsiTheme="minorHAnsi"/>
          <w:b/>
          <w:bCs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  <w:t xml:space="preserve">   </w:t>
      </w:r>
      <w:r w:rsidRPr="00A2348B">
        <w:rPr>
          <w:rFonts w:asciiTheme="minorHAnsi" w:hAnsiTheme="minorHAnsi"/>
          <w:sz w:val="18"/>
          <w:szCs w:val="18"/>
        </w:rPr>
        <w:tab/>
        <w:t>______________________</w:t>
      </w:r>
      <w:r w:rsidRPr="00A2348B">
        <w:rPr>
          <w:rFonts w:asciiTheme="minorHAnsi" w:hAnsiTheme="minorHAnsi"/>
          <w:bCs/>
          <w:sz w:val="18"/>
          <w:szCs w:val="18"/>
        </w:rPr>
        <w:tab/>
      </w:r>
      <w:r w:rsidRPr="00A2348B">
        <w:rPr>
          <w:rFonts w:asciiTheme="minorHAnsi" w:hAnsiTheme="minorHAnsi"/>
          <w:bCs/>
          <w:sz w:val="18"/>
          <w:szCs w:val="18"/>
        </w:rPr>
        <w:tab/>
      </w:r>
    </w:p>
    <w:p w:rsidR="00863288" w:rsidRPr="00A2348B" w:rsidRDefault="00863288" w:rsidP="00863288">
      <w:pPr>
        <w:spacing w:line="360" w:lineRule="auto"/>
        <w:ind w:left="5386" w:right="1416" w:firstLine="278"/>
        <w:rPr>
          <w:rFonts w:asciiTheme="minorHAnsi" w:hAnsiTheme="minorHAnsi"/>
          <w:sz w:val="18"/>
          <w:szCs w:val="18"/>
        </w:rPr>
      </w:pPr>
      <w:bookmarkStart w:id="0" w:name="_GoBack"/>
      <w:bookmarkEnd w:id="0"/>
      <w:r w:rsidRPr="00A2348B">
        <w:rPr>
          <w:rFonts w:asciiTheme="minorHAnsi" w:hAnsiTheme="minorHAnsi"/>
          <w:sz w:val="18"/>
          <w:szCs w:val="18"/>
        </w:rPr>
        <w:t xml:space="preserve">      (f.to digitalmente)</w:t>
      </w:r>
    </w:p>
    <w:p w:rsidR="004F2C3C" w:rsidRPr="00A2348B" w:rsidRDefault="004F2C3C" w:rsidP="00863288">
      <w:pPr>
        <w:spacing w:line="360" w:lineRule="auto"/>
        <w:rPr>
          <w:rFonts w:asciiTheme="minorHAnsi" w:hAnsiTheme="minorHAnsi"/>
          <w:b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863288" w:rsidRPr="00A2348B" w:rsidRDefault="00863288" w:rsidP="00863288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2348B">
        <w:rPr>
          <w:rFonts w:asciiTheme="minorHAnsi" w:hAnsiTheme="minorHAnsi"/>
          <w:sz w:val="20"/>
          <w:szCs w:val="20"/>
        </w:rPr>
        <w:t>________________________________________________________________________________________________</w:t>
      </w:r>
    </w:p>
    <w:p w:rsidR="004F2C3C" w:rsidRPr="00A2348B" w:rsidRDefault="004F2C3C" w:rsidP="004F2C3C">
      <w:pPr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NB: la presente dichiarazione non necessita dell’autenticazione della firma da parte di pubblico ufficiale</w:t>
      </w:r>
      <w:r w:rsidRPr="00A2348B">
        <w:rPr>
          <w:rFonts w:asciiTheme="minorHAnsi" w:hAnsiTheme="minorHAnsi"/>
          <w:sz w:val="16"/>
          <w:szCs w:val="16"/>
        </w:rPr>
        <w:t xml:space="preserve"> </w:t>
      </w:r>
      <w:r w:rsidRPr="00A2348B">
        <w:rPr>
          <w:rFonts w:asciiTheme="minorHAnsi" w:hAnsiTheme="minorHAnsi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:rsidR="004F2C3C" w:rsidRPr="00A2348B" w:rsidRDefault="004F2C3C" w:rsidP="004F2C3C">
      <w:pPr>
        <w:jc w:val="both"/>
        <w:rPr>
          <w:rFonts w:asciiTheme="minorHAnsi" w:hAnsiTheme="minorHAnsi"/>
          <w:b/>
          <w:sz w:val="16"/>
          <w:szCs w:val="16"/>
        </w:rPr>
      </w:pPr>
    </w:p>
    <w:p w:rsidR="004F2C3C" w:rsidRPr="00A2348B" w:rsidRDefault="004F2C3C" w:rsidP="004F2C3C">
      <w:pPr>
        <w:pBdr>
          <w:bottom w:val="single" w:sz="4" w:space="1" w:color="auto"/>
        </w:pBd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hd w:val="clear" w:color="auto" w:fill="FFFFFF"/>
        <w:jc w:val="both"/>
        <w:textAlignment w:val="top"/>
        <w:rPr>
          <w:rFonts w:asciiTheme="minorHAnsi" w:hAnsiTheme="minorHAnsi" w:cs="Arial"/>
          <w:i/>
          <w:sz w:val="18"/>
          <w:szCs w:val="18"/>
        </w:rPr>
      </w:pPr>
      <w:r w:rsidRPr="00A2348B">
        <w:rPr>
          <w:rStyle w:val="pagcss21"/>
          <w:rFonts w:asciiTheme="minorHAnsi" w:hAnsiTheme="minorHAnsi" w:cs="Arial"/>
          <w:sz w:val="18"/>
          <w:szCs w:val="18"/>
        </w:rPr>
        <w:t>Variazioni degli organi societari</w:t>
      </w:r>
      <w:r w:rsidRPr="00A2348B">
        <w:rPr>
          <w:rStyle w:val="pagcss91"/>
          <w:rFonts w:asciiTheme="minorHAnsi" w:hAnsiTheme="minorHAnsi" w:cs="Arial"/>
          <w:color w:val="auto"/>
          <w:sz w:val="18"/>
          <w:szCs w:val="18"/>
        </w:rPr>
        <w:t>:</w:t>
      </w:r>
      <w:r w:rsidRPr="00A2348B">
        <w:rPr>
          <w:rStyle w:val="pagcss12"/>
          <w:rFonts w:asciiTheme="minorHAnsi" w:hAnsiTheme="minorHAnsi" w:cs="Arial"/>
          <w:sz w:val="18"/>
          <w:szCs w:val="18"/>
        </w:rPr>
        <w:t xml:space="preserve"> </w:t>
      </w:r>
      <w:r w:rsidRPr="00A2348B">
        <w:rPr>
          <w:rStyle w:val="pagcss41"/>
          <w:rFonts w:asciiTheme="minorHAnsi" w:hAnsiTheme="minorHAnsi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A2348B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A2348B">
        <w:rPr>
          <w:rStyle w:val="AcronimoHTML"/>
          <w:rFonts w:asciiTheme="minorHAnsi" w:hAnsiTheme="minorHAnsi" w:cs="Arial"/>
          <w:i/>
          <w:iCs/>
          <w:sz w:val="18"/>
          <w:szCs w:val="18"/>
          <w:specVanish w:val="0"/>
        </w:rPr>
        <w:t>art.</w:t>
      </w:r>
      <w:r w:rsidRPr="00A2348B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86, comma 4 del D. Lgs. 159/2011.</w:t>
      </w:r>
    </w:p>
    <w:p w:rsidR="00651050" w:rsidRPr="00A2348B" w:rsidRDefault="0065105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sectPr w:rsidR="00651050" w:rsidRPr="00A2348B" w:rsidSect="00570D74"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3BD" w:rsidRDefault="003A43BD">
      <w:r>
        <w:separator/>
      </w:r>
    </w:p>
  </w:endnote>
  <w:endnote w:type="continuationSeparator" w:id="0">
    <w:p w:rsidR="003A43BD" w:rsidRDefault="003A4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A2348B">
      <w:rPr>
        <w:rStyle w:val="Numeropagina"/>
        <w:rFonts w:ascii="Verdana" w:hAnsi="Verdana"/>
        <w:noProof/>
        <w:sz w:val="18"/>
        <w:szCs w:val="18"/>
      </w:rPr>
      <w:t>3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3BD" w:rsidRDefault="003A43BD">
      <w:r>
        <w:separator/>
      </w:r>
    </w:p>
  </w:footnote>
  <w:footnote w:type="continuationSeparator" w:id="0">
    <w:p w:rsidR="003A43BD" w:rsidRDefault="003A4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3BD"/>
    <w:rsid w:val="00006F18"/>
    <w:rsid w:val="00064D28"/>
    <w:rsid w:val="000715D7"/>
    <w:rsid w:val="00086DDD"/>
    <w:rsid w:val="00087775"/>
    <w:rsid w:val="000A262E"/>
    <w:rsid w:val="000B25C5"/>
    <w:rsid w:val="000C688F"/>
    <w:rsid w:val="000E0194"/>
    <w:rsid w:val="001051C6"/>
    <w:rsid w:val="0014045B"/>
    <w:rsid w:val="00156225"/>
    <w:rsid w:val="001952C3"/>
    <w:rsid w:val="00195D16"/>
    <w:rsid w:val="001A2770"/>
    <w:rsid w:val="001A2FB2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61313"/>
    <w:rsid w:val="00463F87"/>
    <w:rsid w:val="00481F7D"/>
    <w:rsid w:val="0049634E"/>
    <w:rsid w:val="004A2636"/>
    <w:rsid w:val="004B5EA6"/>
    <w:rsid w:val="004C1918"/>
    <w:rsid w:val="004E6C1B"/>
    <w:rsid w:val="004E7D7D"/>
    <w:rsid w:val="004F2C3C"/>
    <w:rsid w:val="00515BE2"/>
    <w:rsid w:val="00536302"/>
    <w:rsid w:val="00543A4C"/>
    <w:rsid w:val="00567EC2"/>
    <w:rsid w:val="00570D74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87A0C"/>
    <w:rsid w:val="0069781C"/>
    <w:rsid w:val="006A4ADE"/>
    <w:rsid w:val="006A6222"/>
    <w:rsid w:val="006F4388"/>
    <w:rsid w:val="006F67CE"/>
    <w:rsid w:val="007238F9"/>
    <w:rsid w:val="00730309"/>
    <w:rsid w:val="00731659"/>
    <w:rsid w:val="007369B6"/>
    <w:rsid w:val="00736BB1"/>
    <w:rsid w:val="0076029F"/>
    <w:rsid w:val="00764AA4"/>
    <w:rsid w:val="00772F80"/>
    <w:rsid w:val="00786B69"/>
    <w:rsid w:val="007941D1"/>
    <w:rsid w:val="007C33AC"/>
    <w:rsid w:val="00806C0E"/>
    <w:rsid w:val="0083199B"/>
    <w:rsid w:val="008347A3"/>
    <w:rsid w:val="0083649F"/>
    <w:rsid w:val="00844217"/>
    <w:rsid w:val="00863288"/>
    <w:rsid w:val="008660E2"/>
    <w:rsid w:val="00880BD4"/>
    <w:rsid w:val="008C0A94"/>
    <w:rsid w:val="008E1191"/>
    <w:rsid w:val="008E648C"/>
    <w:rsid w:val="008F4E7F"/>
    <w:rsid w:val="008F5944"/>
    <w:rsid w:val="009300F5"/>
    <w:rsid w:val="0097090F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F026E"/>
    <w:rsid w:val="00D03D45"/>
    <w:rsid w:val="00D04B92"/>
    <w:rsid w:val="00D073CA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D4B2E"/>
    <w:rsid w:val="00DE21AE"/>
    <w:rsid w:val="00DF5EE6"/>
    <w:rsid w:val="00E00935"/>
    <w:rsid w:val="00E30084"/>
    <w:rsid w:val="00E3373B"/>
    <w:rsid w:val="00E462F8"/>
    <w:rsid w:val="00E471CC"/>
    <w:rsid w:val="00E823B8"/>
    <w:rsid w:val="00EA3A37"/>
    <w:rsid w:val="00ED3503"/>
    <w:rsid w:val="00ED61B5"/>
    <w:rsid w:val="00ED7DC7"/>
    <w:rsid w:val="00EF5DE9"/>
    <w:rsid w:val="00F228BA"/>
    <w:rsid w:val="00F313FC"/>
    <w:rsid w:val="00F32B60"/>
    <w:rsid w:val="00F33ED4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Acronym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Acronym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FIMP_GEST_Operativa\Smart&amp;Start%20Italia\standard\allegati%20alla%20comunicazione%20di%20ammissione\Allegato%205%20-%20dichiarazione%20prefettur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Allegato 5 - dichiarazione prefettura</Template>
  <TotalTime>4</TotalTime>
  <Pages>3</Pages>
  <Words>554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Spera Stefano</cp:lastModifiedBy>
  <cp:revision>7</cp:revision>
  <cp:lastPrinted>2013-01-07T09:11:00Z</cp:lastPrinted>
  <dcterms:created xsi:type="dcterms:W3CDTF">2016-07-08T07:56:00Z</dcterms:created>
  <dcterms:modified xsi:type="dcterms:W3CDTF">2016-08-02T07:55:00Z</dcterms:modified>
</cp:coreProperties>
</file>